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7266F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7266F6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266F6" w:rsidRPr="007266F6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266F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66F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266F6" w:rsidRDefault="00BF04FC" w:rsidP="00A9013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66F6">
              <w:rPr>
                <w:b/>
                <w:sz w:val="26"/>
                <w:szCs w:val="26"/>
              </w:rPr>
              <w:t>202A_</w:t>
            </w:r>
            <w:r w:rsidR="00A90133">
              <w:rPr>
                <w:b/>
                <w:sz w:val="26"/>
                <w:szCs w:val="26"/>
              </w:rPr>
              <w:t>335</w:t>
            </w:r>
          </w:p>
        </w:tc>
      </w:tr>
      <w:tr w:rsidR="007266F6" w:rsidRPr="007266F6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266F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266F6">
              <w:rPr>
                <w:b/>
                <w:sz w:val="26"/>
                <w:szCs w:val="26"/>
              </w:rPr>
              <w:t xml:space="preserve">Номер материала </w:t>
            </w:r>
            <w:r w:rsidRPr="007266F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266F6" w:rsidRDefault="00504A9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04A9E">
              <w:rPr>
                <w:b/>
                <w:sz w:val="26"/>
                <w:szCs w:val="26"/>
                <w:lang w:val="en-US"/>
              </w:rPr>
              <w:t>2221733</w:t>
            </w:r>
          </w:p>
        </w:tc>
      </w:tr>
    </w:tbl>
    <w:p w:rsidR="00AC1D60" w:rsidRPr="00FD16DD" w:rsidRDefault="00AC1D60" w:rsidP="00AC1D60">
      <w:pPr>
        <w:spacing w:line="276" w:lineRule="auto"/>
        <w:ind w:right="-1"/>
        <w:jc w:val="right"/>
        <w:rPr>
          <w:sz w:val="26"/>
          <w:szCs w:val="26"/>
        </w:rPr>
      </w:pPr>
      <w:r w:rsidRPr="00FD16DD">
        <w:rPr>
          <w:sz w:val="26"/>
          <w:szCs w:val="26"/>
        </w:rPr>
        <w:t>_______________________________________</w:t>
      </w:r>
      <w:r>
        <w:rPr>
          <w:sz w:val="26"/>
          <w:szCs w:val="26"/>
        </w:rPr>
        <w:t>___________________________</w:t>
      </w:r>
    </w:p>
    <w:p w:rsidR="00AC1D60" w:rsidRDefault="00AC1D60" w:rsidP="00AC1D60">
      <w:pPr>
        <w:spacing w:line="276" w:lineRule="auto"/>
        <w:ind w:right="-1"/>
        <w:jc w:val="right"/>
        <w:rPr>
          <w:sz w:val="26"/>
          <w:szCs w:val="26"/>
        </w:rPr>
      </w:pPr>
      <w:r w:rsidRPr="00FD16DD">
        <w:rPr>
          <w:sz w:val="26"/>
          <w:szCs w:val="26"/>
        </w:rPr>
        <w:t>_________________________________</w:t>
      </w:r>
    </w:p>
    <w:p w:rsidR="00AC1D60" w:rsidRPr="00FD16DD" w:rsidRDefault="00AC1D60" w:rsidP="00AC1D60">
      <w:pPr>
        <w:spacing w:line="276" w:lineRule="auto"/>
        <w:ind w:right="-1"/>
        <w:jc w:val="right"/>
        <w:rPr>
          <w:sz w:val="26"/>
          <w:szCs w:val="26"/>
        </w:rPr>
      </w:pPr>
      <w:r w:rsidRPr="00FD16DD">
        <w:rPr>
          <w:sz w:val="26"/>
          <w:szCs w:val="26"/>
        </w:rPr>
        <w:tab/>
        <w:t xml:space="preserve">____________________ /____________ </w:t>
      </w:r>
    </w:p>
    <w:p w:rsidR="00AC1D60" w:rsidRPr="00FD16DD" w:rsidRDefault="00AC1D60" w:rsidP="00AC1D60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FD16DD">
        <w:rPr>
          <w:sz w:val="26"/>
          <w:szCs w:val="26"/>
        </w:rPr>
        <w:t>“_______” _______________ 20_____ г.</w:t>
      </w:r>
    </w:p>
    <w:p w:rsidR="00B74083" w:rsidRPr="00B84365" w:rsidRDefault="00B74083" w:rsidP="00B74083"/>
    <w:p w:rsidR="00C44B8B" w:rsidRDefault="00C44B8B" w:rsidP="00C44B8B"/>
    <w:p w:rsidR="00602FA2" w:rsidRDefault="00602FA2" w:rsidP="00C44B8B"/>
    <w:p w:rsidR="00602FA2" w:rsidRDefault="00602FA2" w:rsidP="00C44B8B"/>
    <w:p w:rsidR="00602FA2" w:rsidRPr="007266F6" w:rsidRDefault="00602FA2" w:rsidP="00C44B8B"/>
    <w:p w:rsidR="00C44B8B" w:rsidRPr="007266F6" w:rsidRDefault="00C44B8B" w:rsidP="00C44B8B"/>
    <w:p w:rsidR="00C44B8B" w:rsidRPr="007266F6" w:rsidRDefault="00C44B8B" w:rsidP="00C44B8B">
      <w:pPr>
        <w:pStyle w:val="2"/>
        <w:numPr>
          <w:ilvl w:val="0"/>
          <w:numId w:val="0"/>
        </w:numPr>
        <w:spacing w:after="120"/>
      </w:pPr>
      <w:r w:rsidRPr="007266F6">
        <w:t>ТЕХНИЧЕСКОЕ ЗАДАНИЕ</w:t>
      </w:r>
    </w:p>
    <w:p w:rsidR="00A65683" w:rsidRPr="007266F6" w:rsidRDefault="004F6968" w:rsidP="00773399">
      <w:pPr>
        <w:ind w:firstLine="0"/>
        <w:jc w:val="center"/>
        <w:rPr>
          <w:b/>
          <w:sz w:val="26"/>
          <w:szCs w:val="26"/>
        </w:rPr>
      </w:pPr>
      <w:r w:rsidRPr="007266F6">
        <w:rPr>
          <w:b/>
          <w:sz w:val="26"/>
          <w:szCs w:val="26"/>
        </w:rPr>
        <w:t xml:space="preserve">на </w:t>
      </w:r>
      <w:r w:rsidR="00612811" w:rsidRPr="007266F6">
        <w:rPr>
          <w:b/>
          <w:sz w:val="26"/>
          <w:szCs w:val="26"/>
        </w:rPr>
        <w:t xml:space="preserve">поставку </w:t>
      </w:r>
      <w:r w:rsidR="0064372C" w:rsidRPr="007266F6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7266F6">
        <w:rPr>
          <w:b/>
          <w:sz w:val="26"/>
          <w:szCs w:val="26"/>
        </w:rPr>
        <w:t xml:space="preserve"> </w:t>
      </w:r>
    </w:p>
    <w:p w:rsidR="00612811" w:rsidRPr="007266F6" w:rsidRDefault="000D4743" w:rsidP="00773399">
      <w:pPr>
        <w:ind w:firstLine="0"/>
        <w:jc w:val="center"/>
        <w:rPr>
          <w:sz w:val="24"/>
          <w:szCs w:val="24"/>
        </w:rPr>
      </w:pPr>
      <w:r w:rsidRPr="007266F6">
        <w:rPr>
          <w:b/>
          <w:sz w:val="26"/>
          <w:szCs w:val="26"/>
        </w:rPr>
        <w:t>(</w:t>
      </w:r>
      <w:r w:rsidR="001A3606" w:rsidRPr="001A3606">
        <w:rPr>
          <w:b/>
          <w:sz w:val="26"/>
          <w:szCs w:val="26"/>
        </w:rPr>
        <w:t>Вязка спиральная ПВС-35/50-10-02</w:t>
      </w:r>
      <w:r w:rsidRPr="007266F6">
        <w:rPr>
          <w:b/>
          <w:sz w:val="26"/>
          <w:szCs w:val="26"/>
        </w:rPr>
        <w:t>)</w:t>
      </w:r>
      <w:r w:rsidR="00DA2CF0">
        <w:rPr>
          <w:b/>
          <w:sz w:val="26"/>
          <w:szCs w:val="26"/>
        </w:rPr>
        <w:t xml:space="preserve"> (или эквивалент) Лот № 202A</w:t>
      </w:r>
    </w:p>
    <w:p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02FA2" w:rsidRPr="00602FA2" w:rsidRDefault="00602FA2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7266F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266F6">
        <w:rPr>
          <w:b/>
          <w:bCs/>
          <w:sz w:val="26"/>
          <w:szCs w:val="26"/>
        </w:rPr>
        <w:t xml:space="preserve">Технические требования к </w:t>
      </w:r>
      <w:r w:rsidR="000D4FD2" w:rsidRPr="007266F6">
        <w:rPr>
          <w:b/>
          <w:bCs/>
          <w:sz w:val="26"/>
          <w:szCs w:val="26"/>
        </w:rPr>
        <w:t>продукции</w:t>
      </w:r>
      <w:r w:rsidRPr="007266F6">
        <w:rPr>
          <w:b/>
          <w:bCs/>
          <w:sz w:val="26"/>
          <w:szCs w:val="26"/>
        </w:rPr>
        <w:t>.</w:t>
      </w:r>
    </w:p>
    <w:p w:rsidR="0046480F" w:rsidRPr="007266F6" w:rsidRDefault="00641E44" w:rsidP="005A2AE7">
      <w:pPr>
        <w:tabs>
          <w:tab w:val="left" w:pos="1134"/>
        </w:tabs>
        <w:ind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Технические требования, характеристики </w:t>
      </w:r>
      <w:r w:rsidR="00770408" w:rsidRPr="007266F6">
        <w:rPr>
          <w:sz w:val="24"/>
          <w:szCs w:val="24"/>
        </w:rPr>
        <w:t>линейной арматуры и гасителей вибрации</w:t>
      </w:r>
      <w:r w:rsidR="005F3212" w:rsidRPr="007266F6">
        <w:rPr>
          <w:sz w:val="24"/>
          <w:szCs w:val="24"/>
        </w:rPr>
        <w:t xml:space="preserve"> </w:t>
      </w:r>
      <w:r w:rsidR="004F4E9E" w:rsidRPr="007266F6">
        <w:rPr>
          <w:sz w:val="24"/>
          <w:szCs w:val="24"/>
        </w:rPr>
        <w:t>должны соответствовать параметрам</w:t>
      </w:r>
      <w:r w:rsidR="005A2AE7" w:rsidRPr="007266F6">
        <w:rPr>
          <w:sz w:val="24"/>
          <w:szCs w:val="24"/>
        </w:rPr>
        <w:t xml:space="preserve"> ТУ 3449-001-52819896-2010 </w:t>
      </w:r>
      <w:r w:rsidR="0046480F" w:rsidRPr="007266F6">
        <w:rPr>
          <w:sz w:val="24"/>
          <w:szCs w:val="24"/>
        </w:rPr>
        <w:t>«</w:t>
      </w:r>
      <w:r w:rsidR="005A2AE7" w:rsidRPr="007266F6">
        <w:rPr>
          <w:sz w:val="24"/>
          <w:szCs w:val="24"/>
        </w:rPr>
        <w:t>Арматура линейная</w:t>
      </w:r>
      <w:r w:rsidR="0046480F" w:rsidRPr="007266F6">
        <w:rPr>
          <w:sz w:val="24"/>
          <w:szCs w:val="24"/>
        </w:rPr>
        <w:t>»</w:t>
      </w:r>
      <w:r w:rsidR="005A2AE7" w:rsidRPr="007266F6">
        <w:rPr>
          <w:sz w:val="24"/>
          <w:szCs w:val="24"/>
        </w:rPr>
        <w:t>.</w:t>
      </w:r>
    </w:p>
    <w:p w:rsidR="0046480F" w:rsidRPr="007266F6" w:rsidRDefault="00821CB8" w:rsidP="00F02BAF">
      <w:pPr>
        <w:tabs>
          <w:tab w:val="left" w:pos="1134"/>
        </w:tabs>
        <w:ind w:firstLine="0"/>
        <w:jc w:val="center"/>
        <w:rPr>
          <w:sz w:val="24"/>
          <w:szCs w:val="24"/>
        </w:rPr>
      </w:pPr>
      <w:r w:rsidRPr="007266F6">
        <w:rPr>
          <w:noProof/>
        </w:rPr>
        <w:drawing>
          <wp:inline distT="0" distB="0" distL="0" distR="0" wp14:anchorId="1895F415" wp14:editId="23C7CE5C">
            <wp:extent cx="3095625" cy="1980522"/>
            <wp:effectExtent l="0" t="0" r="0" b="1270"/>
            <wp:docPr id="1" name="Рисунок 1" descr="http://www.teling.by/images/detailed/14/130801-02088-2_9rzv-p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eling.by/images/detailed/14/130801-02088-2_9rzv-po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210" cy="198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80F" w:rsidRPr="007266F6" w:rsidRDefault="0046480F" w:rsidP="005A2AE7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680"/>
        <w:gridCol w:w="1865"/>
        <w:gridCol w:w="1602"/>
        <w:gridCol w:w="3155"/>
        <w:gridCol w:w="2027"/>
      </w:tblGrid>
      <w:tr w:rsidR="007266F6" w:rsidRPr="007266F6" w:rsidTr="000630FF">
        <w:tc>
          <w:tcPr>
            <w:tcW w:w="813" w:type="pct"/>
            <w:vAlign w:val="center"/>
            <w:hideMark/>
          </w:tcPr>
          <w:p w:rsidR="0046480F" w:rsidRPr="007266F6" w:rsidRDefault="0046480F" w:rsidP="000630FF">
            <w:pPr>
              <w:ind w:firstLine="0"/>
              <w:jc w:val="center"/>
            </w:pPr>
            <w:r w:rsidRPr="00F02BAF">
              <w:t>Марка зажима</w:t>
            </w:r>
          </w:p>
        </w:tc>
        <w:tc>
          <w:tcPr>
            <w:tcW w:w="903" w:type="pct"/>
            <w:vAlign w:val="center"/>
            <w:hideMark/>
          </w:tcPr>
          <w:p w:rsidR="0046480F" w:rsidRPr="007266F6" w:rsidRDefault="0046480F" w:rsidP="000630FF">
            <w:pPr>
              <w:ind w:firstLine="0"/>
              <w:jc w:val="center"/>
            </w:pPr>
            <w:r w:rsidRPr="00F02BAF">
              <w:t>Сечение провода, мм</w:t>
            </w:r>
            <w:proofErr w:type="gramStart"/>
            <w:r w:rsidRPr="00F02BAF"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6480F" w:rsidRPr="007266F6" w:rsidRDefault="0046480F" w:rsidP="000630FF">
            <w:pPr>
              <w:ind w:firstLine="0"/>
              <w:jc w:val="center"/>
            </w:pPr>
            <w:r w:rsidRPr="00F02BAF">
              <w:t>Марка провода</w:t>
            </w:r>
          </w:p>
        </w:tc>
        <w:tc>
          <w:tcPr>
            <w:tcW w:w="0" w:type="auto"/>
            <w:vAlign w:val="center"/>
            <w:hideMark/>
          </w:tcPr>
          <w:p w:rsidR="0046480F" w:rsidRPr="007266F6" w:rsidRDefault="0046480F" w:rsidP="000630FF">
            <w:pPr>
              <w:ind w:firstLine="0"/>
              <w:jc w:val="center"/>
            </w:pPr>
            <w:r w:rsidRPr="00F02BAF">
              <w:t>Марка изолятора</w:t>
            </w:r>
          </w:p>
        </w:tc>
        <w:tc>
          <w:tcPr>
            <w:tcW w:w="0" w:type="auto"/>
            <w:vAlign w:val="center"/>
            <w:hideMark/>
          </w:tcPr>
          <w:p w:rsidR="0046480F" w:rsidRPr="007266F6" w:rsidRDefault="0046480F" w:rsidP="000630FF">
            <w:pPr>
              <w:ind w:firstLine="0"/>
              <w:jc w:val="center"/>
            </w:pPr>
            <w:r w:rsidRPr="00F02BAF">
              <w:t>Цветовая маркировка</w:t>
            </w:r>
          </w:p>
        </w:tc>
      </w:tr>
      <w:tr w:rsidR="007266F6" w:rsidRPr="007266F6" w:rsidTr="000630FF">
        <w:trPr>
          <w:trHeight w:val="595"/>
        </w:trPr>
        <w:tc>
          <w:tcPr>
            <w:tcW w:w="813" w:type="pct"/>
            <w:vAlign w:val="center"/>
            <w:hideMark/>
          </w:tcPr>
          <w:p w:rsidR="0046480F" w:rsidRPr="007266F6" w:rsidRDefault="00DA5AF9" w:rsidP="000630FF">
            <w:pPr>
              <w:ind w:firstLine="0"/>
              <w:jc w:val="center"/>
            </w:pPr>
            <w:r w:rsidRPr="00DA5AF9">
              <w:t>ПВС-35/50-10-02</w:t>
            </w:r>
          </w:p>
        </w:tc>
        <w:tc>
          <w:tcPr>
            <w:tcW w:w="903" w:type="pct"/>
            <w:vAlign w:val="center"/>
            <w:hideMark/>
          </w:tcPr>
          <w:p w:rsidR="0046480F" w:rsidRPr="007266F6" w:rsidRDefault="00DA5AF9" w:rsidP="000630FF">
            <w:pPr>
              <w:ind w:firstLine="0"/>
              <w:jc w:val="center"/>
            </w:pPr>
            <w:r w:rsidRPr="00DA5AF9">
              <w:t>35-50</w:t>
            </w:r>
          </w:p>
        </w:tc>
        <w:tc>
          <w:tcPr>
            <w:tcW w:w="0" w:type="auto"/>
            <w:vAlign w:val="center"/>
            <w:hideMark/>
          </w:tcPr>
          <w:p w:rsidR="0046480F" w:rsidRPr="007266F6" w:rsidRDefault="00DA5AF9" w:rsidP="000630FF">
            <w:pPr>
              <w:ind w:firstLine="0"/>
              <w:jc w:val="center"/>
            </w:pPr>
            <w:r w:rsidRPr="00F02BAF">
              <w:t>АЖ50, АС35/6,2</w:t>
            </w:r>
          </w:p>
        </w:tc>
        <w:tc>
          <w:tcPr>
            <w:tcW w:w="0" w:type="auto"/>
            <w:vAlign w:val="center"/>
            <w:hideMark/>
          </w:tcPr>
          <w:p w:rsidR="0046480F" w:rsidRPr="007266F6" w:rsidRDefault="00DA5AF9" w:rsidP="000630FF">
            <w:pPr>
              <w:ind w:firstLine="0"/>
              <w:jc w:val="center"/>
            </w:pPr>
            <w:r w:rsidRPr="00F02BAF">
              <w:t>ШПС*, ШС10Д, ШФ10*, ШПФ10*</w:t>
            </w:r>
          </w:p>
        </w:tc>
        <w:tc>
          <w:tcPr>
            <w:tcW w:w="0" w:type="auto"/>
            <w:vAlign w:val="center"/>
            <w:hideMark/>
          </w:tcPr>
          <w:p w:rsidR="0046480F" w:rsidRPr="00DA5AF9" w:rsidRDefault="00DA5AF9" w:rsidP="000630FF">
            <w:pPr>
              <w:ind w:firstLine="0"/>
              <w:jc w:val="center"/>
            </w:pPr>
            <w:r>
              <w:t>желтая</w:t>
            </w:r>
          </w:p>
        </w:tc>
      </w:tr>
    </w:tbl>
    <w:p w:rsidR="00FB57A3" w:rsidRPr="007266F6" w:rsidRDefault="00FB57A3" w:rsidP="00FB57A3">
      <w:pPr>
        <w:autoSpaceDE w:val="0"/>
        <w:autoSpaceDN w:val="0"/>
        <w:adjustRightInd w:val="0"/>
        <w:ind w:firstLine="0"/>
        <w:jc w:val="left"/>
      </w:pPr>
      <w:r w:rsidRPr="007266F6">
        <w:t>* - всех модификаций</w:t>
      </w:r>
    </w:p>
    <w:p w:rsidR="00FB57A3" w:rsidRPr="007266F6" w:rsidRDefault="00FB57A3" w:rsidP="00FB57A3">
      <w:pPr>
        <w:tabs>
          <w:tab w:val="left" w:pos="1134"/>
        </w:tabs>
        <w:ind w:firstLine="0"/>
      </w:pPr>
    </w:p>
    <w:p w:rsidR="00612811" w:rsidRPr="007266F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266F6">
        <w:rPr>
          <w:b/>
          <w:bCs/>
          <w:sz w:val="26"/>
          <w:szCs w:val="26"/>
        </w:rPr>
        <w:t>Общие требования.</w:t>
      </w:r>
      <w:r w:rsidR="00E00392" w:rsidRPr="007266F6">
        <w:rPr>
          <w:b/>
          <w:bCs/>
          <w:sz w:val="26"/>
          <w:szCs w:val="26"/>
        </w:rPr>
        <w:t xml:space="preserve"> </w:t>
      </w:r>
    </w:p>
    <w:p w:rsidR="00F64720" w:rsidRPr="007266F6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266F6">
        <w:rPr>
          <w:sz w:val="24"/>
          <w:szCs w:val="24"/>
        </w:rPr>
        <w:t>2.1.</w:t>
      </w:r>
      <w:r w:rsidR="00612811" w:rsidRPr="007266F6">
        <w:rPr>
          <w:sz w:val="24"/>
          <w:szCs w:val="24"/>
        </w:rPr>
        <w:t xml:space="preserve"> </w:t>
      </w:r>
      <w:r w:rsidR="00F64720" w:rsidRPr="007266F6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917889" w:rsidRPr="007266F6" w:rsidRDefault="00917889" w:rsidP="009178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продукция должна быть новой, ранее не использованной;</w:t>
      </w:r>
    </w:p>
    <w:p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821CB8" w:rsidRPr="007266F6">
        <w:rPr>
          <w:sz w:val="24"/>
          <w:szCs w:val="24"/>
        </w:rPr>
        <w:t>П</w:t>
      </w:r>
      <w:r w:rsidRPr="007266F6">
        <w:rPr>
          <w:sz w:val="24"/>
          <w:szCs w:val="24"/>
        </w:rPr>
        <w:t>АО «</w:t>
      </w:r>
      <w:proofErr w:type="spellStart"/>
      <w:r w:rsidR="000D6D0B">
        <w:rPr>
          <w:sz w:val="24"/>
          <w:szCs w:val="24"/>
        </w:rPr>
        <w:t>Россети</w:t>
      </w:r>
      <w:proofErr w:type="spellEnd"/>
      <w:r w:rsidR="000D6D0B">
        <w:rPr>
          <w:sz w:val="24"/>
          <w:szCs w:val="24"/>
        </w:rPr>
        <w:t xml:space="preserve"> Центр</w:t>
      </w:r>
      <w:r w:rsidRPr="007266F6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7266F6">
        <w:rPr>
          <w:sz w:val="24"/>
          <w:szCs w:val="24"/>
        </w:rPr>
        <w:t>энергообъектах</w:t>
      </w:r>
      <w:proofErr w:type="spellEnd"/>
      <w:r w:rsidRPr="007266F6">
        <w:rPr>
          <w:sz w:val="24"/>
          <w:szCs w:val="24"/>
        </w:rPr>
        <w:t xml:space="preserve"> </w:t>
      </w:r>
      <w:r w:rsidR="00821CB8" w:rsidRPr="007266F6">
        <w:rPr>
          <w:sz w:val="24"/>
          <w:szCs w:val="24"/>
        </w:rPr>
        <w:t>П</w:t>
      </w:r>
      <w:r w:rsidRPr="007266F6">
        <w:rPr>
          <w:sz w:val="24"/>
          <w:szCs w:val="24"/>
        </w:rPr>
        <w:t>АО «</w:t>
      </w:r>
      <w:proofErr w:type="spellStart"/>
      <w:r w:rsidR="000D6D0B">
        <w:rPr>
          <w:sz w:val="24"/>
          <w:szCs w:val="24"/>
        </w:rPr>
        <w:t>Россети</w:t>
      </w:r>
      <w:proofErr w:type="spellEnd"/>
      <w:r w:rsidR="000D6D0B">
        <w:rPr>
          <w:sz w:val="24"/>
          <w:szCs w:val="24"/>
        </w:rPr>
        <w:t xml:space="preserve"> Центр</w:t>
      </w:r>
      <w:r w:rsidRPr="007266F6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21CB8" w:rsidRPr="007266F6">
        <w:rPr>
          <w:sz w:val="24"/>
          <w:szCs w:val="24"/>
        </w:rPr>
        <w:t>П</w:t>
      </w:r>
      <w:r w:rsidRPr="007266F6">
        <w:rPr>
          <w:sz w:val="24"/>
          <w:szCs w:val="24"/>
        </w:rPr>
        <w:t>АО «</w:t>
      </w:r>
      <w:proofErr w:type="spellStart"/>
      <w:r w:rsidRPr="007266F6">
        <w:rPr>
          <w:sz w:val="24"/>
          <w:szCs w:val="24"/>
        </w:rPr>
        <w:t>Россети</w:t>
      </w:r>
      <w:proofErr w:type="spellEnd"/>
      <w:r w:rsidRPr="007266F6">
        <w:rPr>
          <w:sz w:val="24"/>
          <w:szCs w:val="24"/>
        </w:rPr>
        <w:t>»;</w:t>
      </w:r>
    </w:p>
    <w:p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21CB8" w:rsidRPr="007266F6">
        <w:rPr>
          <w:sz w:val="24"/>
          <w:szCs w:val="24"/>
        </w:rPr>
        <w:t>П</w:t>
      </w:r>
      <w:r w:rsidRPr="007266F6">
        <w:rPr>
          <w:sz w:val="24"/>
          <w:szCs w:val="24"/>
        </w:rPr>
        <w:t>АО «</w:t>
      </w:r>
      <w:proofErr w:type="spellStart"/>
      <w:r w:rsidR="00B560B0" w:rsidRPr="007266F6">
        <w:rPr>
          <w:sz w:val="24"/>
          <w:szCs w:val="24"/>
        </w:rPr>
        <w:t>Россети</w:t>
      </w:r>
      <w:proofErr w:type="spellEnd"/>
      <w:r w:rsidRPr="007266F6">
        <w:rPr>
          <w:sz w:val="24"/>
          <w:szCs w:val="24"/>
        </w:rPr>
        <w:t>»;</w:t>
      </w:r>
    </w:p>
    <w:p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B11C1" w:rsidRPr="007266F6">
        <w:rPr>
          <w:sz w:val="24"/>
          <w:szCs w:val="24"/>
        </w:rPr>
        <w:t>продукции</w:t>
      </w:r>
      <w:r w:rsidRPr="007266F6">
        <w:rPr>
          <w:sz w:val="24"/>
          <w:szCs w:val="24"/>
        </w:rPr>
        <w:t>) деклара</w:t>
      </w:r>
      <w:bookmarkStart w:id="0" w:name="_GoBack"/>
      <w:bookmarkEnd w:id="0"/>
      <w:r w:rsidRPr="007266F6">
        <w:rPr>
          <w:sz w:val="24"/>
          <w:szCs w:val="24"/>
        </w:rPr>
        <w:t>ций (сертификатов) соответствия требованиям безопасности;</w:t>
      </w:r>
    </w:p>
    <w:p w:rsidR="00FB7AEF" w:rsidRPr="007266F6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266F6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7266F6">
        <w:rPr>
          <w:sz w:val="24"/>
          <w:szCs w:val="24"/>
        </w:rPr>
        <w:t>.</w:t>
      </w:r>
      <w:r w:rsidR="00F66FC0" w:rsidRPr="007266F6">
        <w:rPr>
          <w:sz w:val="24"/>
          <w:szCs w:val="24"/>
        </w:rPr>
        <w:t xml:space="preserve"> </w:t>
      </w:r>
    </w:p>
    <w:p w:rsidR="00DE0C6D" w:rsidRPr="00A90133" w:rsidRDefault="00843900" w:rsidP="000733C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7266F6">
        <w:rPr>
          <w:sz w:val="24"/>
          <w:szCs w:val="24"/>
        </w:rPr>
        <w:tab/>
      </w:r>
      <w:r w:rsidRPr="00A90133">
        <w:rPr>
          <w:sz w:val="24"/>
          <w:szCs w:val="24"/>
        </w:rPr>
        <w:tab/>
      </w:r>
      <w:r w:rsidR="00DA2CF0" w:rsidRPr="00A90133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</w:t>
      </w:r>
      <w:proofErr w:type="spellStart"/>
      <w:r w:rsidR="00DA2CF0" w:rsidRPr="00A90133">
        <w:rPr>
          <w:sz w:val="24"/>
          <w:szCs w:val="24"/>
        </w:rPr>
        <w:t>Россети</w:t>
      </w:r>
      <w:proofErr w:type="spellEnd"/>
      <w:r w:rsidR="00DA2CF0" w:rsidRPr="00A90133"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:rsidR="008641F6" w:rsidRPr="007266F6" w:rsidRDefault="00843900" w:rsidP="000733C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7266F6">
        <w:rPr>
          <w:sz w:val="24"/>
          <w:szCs w:val="24"/>
        </w:rPr>
        <w:tab/>
        <w:t xml:space="preserve">2.3. </w:t>
      </w:r>
      <w:r w:rsidR="001C72DB" w:rsidRPr="007266F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7266F6">
        <w:rPr>
          <w:sz w:val="24"/>
          <w:szCs w:val="24"/>
        </w:rPr>
        <w:t>установок» (ПУЭ) (7-е издание) и</w:t>
      </w:r>
      <w:r w:rsidR="001C72DB" w:rsidRPr="007266F6">
        <w:rPr>
          <w:sz w:val="24"/>
          <w:szCs w:val="24"/>
        </w:rPr>
        <w:t xml:space="preserve"> требованиям</w:t>
      </w:r>
      <w:r w:rsidR="00817119" w:rsidRPr="007266F6">
        <w:rPr>
          <w:sz w:val="24"/>
          <w:szCs w:val="24"/>
        </w:rPr>
        <w:t>:</w:t>
      </w:r>
      <w:r w:rsidR="001C72DB" w:rsidRPr="007266F6">
        <w:rPr>
          <w:sz w:val="24"/>
          <w:szCs w:val="24"/>
        </w:rPr>
        <w:t xml:space="preserve"> </w:t>
      </w:r>
    </w:p>
    <w:p w:rsidR="0052681C" w:rsidRPr="007266F6" w:rsidRDefault="005A2AE7" w:rsidP="005A2A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266F6">
        <w:rPr>
          <w:sz w:val="24"/>
          <w:szCs w:val="24"/>
          <w:lang w:val="en-US"/>
        </w:rPr>
        <w:t xml:space="preserve">ТУ 3449-001-52819896-2010 </w:t>
      </w:r>
      <w:r w:rsidR="0046480F" w:rsidRPr="007266F6">
        <w:rPr>
          <w:sz w:val="24"/>
          <w:szCs w:val="24"/>
        </w:rPr>
        <w:t>«</w:t>
      </w:r>
      <w:proofErr w:type="spellStart"/>
      <w:r w:rsidR="00601F29" w:rsidRPr="007266F6">
        <w:rPr>
          <w:sz w:val="24"/>
          <w:szCs w:val="24"/>
          <w:lang w:val="en-US"/>
        </w:rPr>
        <w:t>Арматура</w:t>
      </w:r>
      <w:proofErr w:type="spellEnd"/>
      <w:r w:rsidR="00601F29" w:rsidRPr="007266F6">
        <w:rPr>
          <w:sz w:val="24"/>
          <w:szCs w:val="24"/>
          <w:lang w:val="en-US"/>
        </w:rPr>
        <w:t xml:space="preserve"> </w:t>
      </w:r>
      <w:proofErr w:type="spellStart"/>
      <w:r w:rsidR="00601F29" w:rsidRPr="007266F6">
        <w:rPr>
          <w:sz w:val="24"/>
          <w:szCs w:val="24"/>
          <w:lang w:val="en-US"/>
        </w:rPr>
        <w:t>линейная</w:t>
      </w:r>
      <w:proofErr w:type="spellEnd"/>
      <w:r w:rsidR="0046480F" w:rsidRPr="007266F6">
        <w:rPr>
          <w:sz w:val="24"/>
          <w:szCs w:val="24"/>
        </w:rPr>
        <w:t>»</w:t>
      </w:r>
      <w:r w:rsidR="0052681C" w:rsidRPr="007266F6">
        <w:rPr>
          <w:sz w:val="24"/>
          <w:szCs w:val="24"/>
        </w:rPr>
        <w:t>;</w:t>
      </w:r>
    </w:p>
    <w:p w:rsidR="00F612AC" w:rsidRPr="007266F6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266F6">
        <w:rPr>
          <w:sz w:val="24"/>
          <w:szCs w:val="24"/>
        </w:rPr>
        <w:t>.</w:t>
      </w:r>
    </w:p>
    <w:p w:rsidR="00245319" w:rsidRPr="007266F6" w:rsidRDefault="00245319" w:rsidP="0024531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266F6">
        <w:rPr>
          <w:sz w:val="24"/>
          <w:szCs w:val="24"/>
        </w:rPr>
        <w:t>2.4. Упаковка, транспортирование, условия и сроки хранения.</w:t>
      </w:r>
    </w:p>
    <w:p w:rsidR="00245319" w:rsidRPr="007266F6" w:rsidRDefault="00245319" w:rsidP="00245319">
      <w:pPr>
        <w:spacing w:line="276" w:lineRule="auto"/>
        <w:ind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</w:p>
    <w:p w:rsidR="00245319" w:rsidRPr="007266F6" w:rsidRDefault="00245319" w:rsidP="00245319">
      <w:pPr>
        <w:spacing w:line="276" w:lineRule="auto"/>
        <w:ind w:firstLine="709"/>
        <w:rPr>
          <w:sz w:val="24"/>
          <w:szCs w:val="24"/>
        </w:rPr>
      </w:pPr>
      <w:r w:rsidRPr="007266F6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:rsidR="00245319" w:rsidRPr="007266F6" w:rsidRDefault="00245319" w:rsidP="00245319">
      <w:pPr>
        <w:spacing w:line="276" w:lineRule="auto"/>
        <w:ind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245319" w:rsidRPr="007266F6" w:rsidRDefault="00245319" w:rsidP="0024531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266F6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45319" w:rsidRPr="007266F6" w:rsidRDefault="00245319" w:rsidP="00245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266F6">
        <w:rPr>
          <w:b/>
          <w:bCs/>
          <w:sz w:val="26"/>
          <w:szCs w:val="26"/>
        </w:rPr>
        <w:t>Гарантийные обязательства.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Гарантия на поставляемую продукцию должна рас</w:t>
      </w:r>
      <w:r w:rsidR="00DE59FB">
        <w:rPr>
          <w:sz w:val="24"/>
          <w:szCs w:val="24"/>
        </w:rPr>
        <w:t>пространяться не менее чем на 60</w:t>
      </w:r>
      <w:r w:rsidRPr="007266F6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266F6">
        <w:rPr>
          <w:szCs w:val="24"/>
        </w:rPr>
        <w:t>л</w:t>
      </w:r>
      <w:r w:rsidRPr="007266F6">
        <w:rPr>
          <w:sz w:val="24"/>
          <w:szCs w:val="24"/>
        </w:rPr>
        <w:t>инейн</w:t>
      </w:r>
      <w:r w:rsidRPr="007266F6">
        <w:rPr>
          <w:szCs w:val="24"/>
        </w:rPr>
        <w:t xml:space="preserve">ой </w:t>
      </w:r>
      <w:r w:rsidRPr="007266F6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45319" w:rsidRPr="007266F6" w:rsidRDefault="00245319" w:rsidP="00245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266F6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45319" w:rsidRPr="007266F6" w:rsidRDefault="00245319" w:rsidP="00245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266F6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- паспорт по нормативной документации, утвержденной в установленном порядке;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245319" w:rsidRPr="007266F6" w:rsidRDefault="00245319" w:rsidP="002453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</w:t>
      </w:r>
      <w:r w:rsidRPr="007266F6">
        <w:rPr>
          <w:sz w:val="24"/>
          <w:szCs w:val="24"/>
        </w:rPr>
        <w:lastRenderedPageBreak/>
        <w:t>2013 по монтажу, обеспечению правильной и безопасной эксплуатации, технического обслуживания поставляемой продукции.</w:t>
      </w:r>
    </w:p>
    <w:p w:rsidR="00245319" w:rsidRPr="007266F6" w:rsidRDefault="00245319" w:rsidP="002453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45319" w:rsidRPr="007266F6" w:rsidRDefault="00245319" w:rsidP="0024531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266F6">
        <w:rPr>
          <w:b/>
          <w:bCs/>
          <w:sz w:val="26"/>
          <w:szCs w:val="26"/>
        </w:rPr>
        <w:t>Правила приемки продукции.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 w:rsidR="000D6D0B">
        <w:rPr>
          <w:szCs w:val="24"/>
        </w:rPr>
        <w:t>Россети</w:t>
      </w:r>
      <w:proofErr w:type="spellEnd"/>
      <w:r w:rsidR="000D6D0B">
        <w:rPr>
          <w:szCs w:val="24"/>
        </w:rPr>
        <w:t xml:space="preserve"> Центр</w:t>
      </w:r>
      <w:r w:rsidRPr="007266F6">
        <w:rPr>
          <w:szCs w:val="24"/>
        </w:rPr>
        <w:t>» и ответственными представителями Поставщика при получении их на склад.</w:t>
      </w:r>
    </w:p>
    <w:p w:rsidR="00245319" w:rsidRPr="007266F6" w:rsidRDefault="00245319" w:rsidP="0024531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0647C" w:rsidRDefault="0030647C" w:rsidP="0030647C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                                                                                                                        </w:t>
      </w:r>
    </w:p>
    <w:p w:rsidR="0030647C" w:rsidRDefault="0030647C" w:rsidP="0030647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:rsidR="00245319" w:rsidRPr="007266F6" w:rsidRDefault="00245319" w:rsidP="00245319">
      <w:pPr>
        <w:rPr>
          <w:sz w:val="26"/>
          <w:szCs w:val="26"/>
        </w:rPr>
      </w:pPr>
    </w:p>
    <w:p w:rsidR="00602FA2" w:rsidRDefault="00602FA2" w:rsidP="00602FA2">
      <w:pPr>
        <w:tabs>
          <w:tab w:val="left" w:pos="4365"/>
        </w:tabs>
        <w:rPr>
          <w:sz w:val="26"/>
          <w:szCs w:val="26"/>
        </w:rPr>
      </w:pPr>
    </w:p>
    <w:p w:rsidR="00602FA2" w:rsidRDefault="00602FA2" w:rsidP="0030647C">
      <w:pPr>
        <w:tabs>
          <w:tab w:val="left" w:pos="4365"/>
        </w:tabs>
        <w:rPr>
          <w:sz w:val="26"/>
          <w:szCs w:val="26"/>
        </w:rPr>
      </w:pPr>
      <w:r w:rsidRPr="00052B91">
        <w:rPr>
          <w:sz w:val="26"/>
          <w:szCs w:val="26"/>
        </w:rPr>
        <w:tab/>
      </w:r>
    </w:p>
    <w:p w:rsidR="008A5CA5" w:rsidRPr="007266F6" w:rsidRDefault="008A5CA5" w:rsidP="008F73A3">
      <w:pPr>
        <w:ind w:firstLine="0"/>
        <w:rPr>
          <w:sz w:val="26"/>
          <w:szCs w:val="26"/>
        </w:rPr>
      </w:pPr>
    </w:p>
    <w:sectPr w:rsidR="008A5CA5" w:rsidRPr="007266F6" w:rsidSect="00602FA2">
      <w:headerReference w:type="even" r:id="rId13"/>
      <w:pgSz w:w="12240" w:h="15840" w:code="1"/>
      <w:pgMar w:top="851" w:right="567" w:bottom="851" w:left="156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27F" w:rsidRDefault="00F6727F">
      <w:r>
        <w:separator/>
      </w:r>
    </w:p>
  </w:endnote>
  <w:endnote w:type="continuationSeparator" w:id="0">
    <w:p w:rsidR="00F6727F" w:rsidRDefault="00F6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27F" w:rsidRDefault="00F6727F">
      <w:r>
        <w:separator/>
      </w:r>
    </w:p>
  </w:footnote>
  <w:footnote w:type="continuationSeparator" w:id="0">
    <w:p w:rsidR="00F6727F" w:rsidRDefault="00F672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8B"/>
    <w:rsid w:val="000000C1"/>
    <w:rsid w:val="00000C1A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B8B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30FF"/>
    <w:rsid w:val="00064749"/>
    <w:rsid w:val="00071958"/>
    <w:rsid w:val="000733CB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743"/>
    <w:rsid w:val="000D4FD2"/>
    <w:rsid w:val="000D639C"/>
    <w:rsid w:val="000D6AFF"/>
    <w:rsid w:val="000D6C67"/>
    <w:rsid w:val="000D6D0B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0BA6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1EAC"/>
    <w:rsid w:val="001A22A5"/>
    <w:rsid w:val="001A2829"/>
    <w:rsid w:val="001A2AEB"/>
    <w:rsid w:val="001A2B79"/>
    <w:rsid w:val="001A3606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9E9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D24"/>
    <w:rsid w:val="00235719"/>
    <w:rsid w:val="00235926"/>
    <w:rsid w:val="00241E80"/>
    <w:rsid w:val="0024201B"/>
    <w:rsid w:val="00242C9E"/>
    <w:rsid w:val="002446B5"/>
    <w:rsid w:val="00244733"/>
    <w:rsid w:val="00245319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47C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CA6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480F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113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4A9E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309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2AE7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95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1F29"/>
    <w:rsid w:val="00602410"/>
    <w:rsid w:val="00602FA2"/>
    <w:rsid w:val="006033B0"/>
    <w:rsid w:val="0060420B"/>
    <w:rsid w:val="00605D5D"/>
    <w:rsid w:val="00605E5D"/>
    <w:rsid w:val="006109FF"/>
    <w:rsid w:val="00611F3A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9B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266F6"/>
    <w:rsid w:val="00730982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414"/>
    <w:rsid w:val="00817C7D"/>
    <w:rsid w:val="00817DAE"/>
    <w:rsid w:val="008205F9"/>
    <w:rsid w:val="00820724"/>
    <w:rsid w:val="00820924"/>
    <w:rsid w:val="00820E86"/>
    <w:rsid w:val="00821CB8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2D19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17889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25F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133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E70"/>
    <w:rsid w:val="00AA6FEE"/>
    <w:rsid w:val="00AA7E8E"/>
    <w:rsid w:val="00AA7EBB"/>
    <w:rsid w:val="00AB0945"/>
    <w:rsid w:val="00AB1719"/>
    <w:rsid w:val="00AB1926"/>
    <w:rsid w:val="00AB1C4B"/>
    <w:rsid w:val="00AB4C39"/>
    <w:rsid w:val="00AB505E"/>
    <w:rsid w:val="00AB7195"/>
    <w:rsid w:val="00AB74F7"/>
    <w:rsid w:val="00AC0676"/>
    <w:rsid w:val="00AC1D60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09F4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0B0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083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7C65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140"/>
    <w:rsid w:val="00BD2843"/>
    <w:rsid w:val="00BD2CC9"/>
    <w:rsid w:val="00BD44AD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04FC"/>
    <w:rsid w:val="00BF20ED"/>
    <w:rsid w:val="00BF3190"/>
    <w:rsid w:val="00BF31D0"/>
    <w:rsid w:val="00BF3E3E"/>
    <w:rsid w:val="00BF4767"/>
    <w:rsid w:val="00BF55CA"/>
    <w:rsid w:val="00BF612E"/>
    <w:rsid w:val="00C00C47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61C8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2CF0"/>
    <w:rsid w:val="00DA5AF9"/>
    <w:rsid w:val="00DA6B8B"/>
    <w:rsid w:val="00DA77B6"/>
    <w:rsid w:val="00DB01EF"/>
    <w:rsid w:val="00DB332D"/>
    <w:rsid w:val="00DB44BB"/>
    <w:rsid w:val="00DB4A93"/>
    <w:rsid w:val="00DB4B90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9FB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8B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2BAF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27F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1C1"/>
    <w:rsid w:val="00FB164E"/>
    <w:rsid w:val="00FB23B4"/>
    <w:rsid w:val="00FB3FB7"/>
    <w:rsid w:val="00FB4717"/>
    <w:rsid w:val="00FB4A8D"/>
    <w:rsid w:val="00FB57A3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0802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AC1D60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AC1D60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93032-7F4C-4AF0-9E7F-95BE51DD3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81A39-C7DB-4EFD-94F7-371FB7CF3A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FB977-4DA4-4F0D-84E9-D9060BE0F8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C0567DC-1822-42EF-A36D-7207D84A4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11</TotalTime>
  <Pages>4</Pages>
  <Words>907</Words>
  <Characters>6902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Онищенко Максим Александрович</cp:lastModifiedBy>
  <cp:revision>16</cp:revision>
  <cp:lastPrinted>2010-09-30T13:29:00Z</cp:lastPrinted>
  <dcterms:created xsi:type="dcterms:W3CDTF">2022-12-29T12:48:00Z</dcterms:created>
  <dcterms:modified xsi:type="dcterms:W3CDTF">2022-12-30T08:39:00Z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